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2E0CF8" w:rsidTr="002E0CF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CF8" w:rsidRDefault="002E0CF8" w:rsidP="00FA1107">
            <w:r>
              <w:t>Приложение 10</w:t>
            </w:r>
          </w:p>
        </w:tc>
      </w:tr>
      <w:tr w:rsidR="002E0CF8" w:rsidTr="002E0CF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CF8" w:rsidRDefault="002E0CF8" w:rsidP="00FA110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E0CF8" w:rsidTr="002E0CF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CF8" w:rsidRDefault="002E0CF8" w:rsidP="00182925">
            <w:r>
              <w:t xml:space="preserve">от </w:t>
            </w:r>
            <w:r w:rsidR="00182925">
              <w:t>06.02.2020</w:t>
            </w:r>
            <w:r w:rsidR="00C8122A">
              <w:t xml:space="preserve"> </w:t>
            </w:r>
            <w:r>
              <w:t>№</w:t>
            </w:r>
            <w:r w:rsidR="00182925">
              <w:t xml:space="preserve"> 61-486</w:t>
            </w:r>
          </w:p>
        </w:tc>
      </w:tr>
      <w:tr w:rsidR="002E0CF8" w:rsidTr="002E0CF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</w:tr>
      <w:tr w:rsidR="002E0CF8" w:rsidTr="002E0CF8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CF8" w:rsidRDefault="002E0CF8" w:rsidP="00FA1107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2020 год и на плановый период 2021 и 2022 годов</w:t>
            </w:r>
          </w:p>
        </w:tc>
      </w:tr>
      <w:tr w:rsidR="002E0CF8" w:rsidTr="002E0CF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тыс. руб.</w:t>
            </w:r>
          </w:p>
        </w:tc>
      </w:tr>
      <w:tr w:rsidR="002E0CF8" w:rsidTr="002E0CF8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CF8" w:rsidRDefault="002E0CF8" w:rsidP="00FA1107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CF8" w:rsidRDefault="002E0CF8" w:rsidP="00FA1107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F8" w:rsidRDefault="002E0CF8" w:rsidP="00FA1107">
            <w:pPr>
              <w:jc w:val="center"/>
            </w:pPr>
            <w:r>
              <w:t>2020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F8" w:rsidRDefault="002E0CF8" w:rsidP="00FA1107">
            <w:pPr>
              <w:jc w:val="center"/>
            </w:pPr>
            <w:r>
              <w:t>2021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F8" w:rsidRDefault="002E0CF8" w:rsidP="00FA1107">
            <w:pPr>
              <w:jc w:val="center"/>
            </w:pPr>
            <w:r>
              <w:t>2022 год</w:t>
            </w:r>
          </w:p>
        </w:tc>
      </w:tr>
      <w:tr w:rsidR="002E0CF8" w:rsidTr="002E0CF8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CF8" w:rsidRDefault="002E0CF8" w:rsidP="00FA1107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0CF8" w:rsidRDefault="002E0CF8" w:rsidP="00FA1107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F8" w:rsidRDefault="002E0CF8" w:rsidP="00FA1107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F8" w:rsidRDefault="002E0CF8" w:rsidP="00FA1107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F8" w:rsidRDefault="002E0CF8" w:rsidP="00FA1107"/>
        </w:tc>
      </w:tr>
    </w:tbl>
    <w:p w:rsidR="002E0CF8" w:rsidRPr="002E0CF8" w:rsidRDefault="002E0CF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2E0CF8" w:rsidTr="002E0CF8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0CF8" w:rsidRDefault="002E0CF8" w:rsidP="00FA1107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0CF8" w:rsidRDefault="002E0CF8" w:rsidP="00FA1107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F8" w:rsidRDefault="002E0CF8" w:rsidP="00FA1107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F8" w:rsidRDefault="002E0CF8" w:rsidP="00FA1107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F8" w:rsidRDefault="002E0CF8" w:rsidP="00FA1107">
            <w:pPr>
              <w:jc w:val="center"/>
            </w:pPr>
            <w:r>
              <w:t>5</w:t>
            </w:r>
          </w:p>
        </w:tc>
      </w:tr>
      <w:tr w:rsidR="002E0CF8" w:rsidTr="002E0CF8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E0CF8" w:rsidRDefault="002E0CF8" w:rsidP="00FA1107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83 948,0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 </w:t>
            </w:r>
          </w:p>
        </w:tc>
      </w:tr>
      <w:tr w:rsidR="002E0CF8" w:rsidTr="002E0CF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2E0CF8" w:rsidRDefault="002E0CF8" w:rsidP="00FA1107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2 560 000,0</w:t>
            </w:r>
          </w:p>
        </w:tc>
      </w:tr>
      <w:tr w:rsidR="002E0CF8" w:rsidTr="002E0CF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2E0CF8" w:rsidRDefault="002E0CF8" w:rsidP="00FA1107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2 560 000,0</w:t>
            </w:r>
          </w:p>
        </w:tc>
      </w:tr>
      <w:tr w:rsidR="002E0CF8" w:rsidTr="002E0CF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2E0CF8" w:rsidRDefault="002E0CF8" w:rsidP="00FA1107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-2 560 000,0</w:t>
            </w:r>
          </w:p>
        </w:tc>
      </w:tr>
      <w:tr w:rsidR="002E0CF8" w:rsidTr="002E0CF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2E0CF8" w:rsidRDefault="002E0CF8" w:rsidP="00FA1107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-2 560 000,0</w:t>
            </w:r>
          </w:p>
        </w:tc>
      </w:tr>
      <w:tr w:rsidR="002E0CF8" w:rsidTr="002E0CF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2E0CF8" w:rsidRDefault="002E0CF8" w:rsidP="00FA1107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900 000,0</w:t>
            </w:r>
          </w:p>
        </w:tc>
      </w:tr>
      <w:tr w:rsidR="002E0CF8" w:rsidTr="002E0CF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2E0CF8" w:rsidRDefault="002E0CF8" w:rsidP="00FA1107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900 000,0</w:t>
            </w:r>
          </w:p>
        </w:tc>
      </w:tr>
      <w:tr w:rsidR="002E0CF8" w:rsidTr="002E0CF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2E0CF8" w:rsidRDefault="002E0CF8" w:rsidP="00FA1107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900 000,0</w:t>
            </w:r>
          </w:p>
        </w:tc>
      </w:tr>
      <w:tr w:rsidR="002E0CF8" w:rsidTr="002E0CF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2E0CF8" w:rsidRDefault="002E0CF8" w:rsidP="00FA1107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-900 000,0</w:t>
            </w:r>
          </w:p>
        </w:tc>
      </w:tr>
      <w:tr w:rsidR="002E0CF8" w:rsidTr="002E0CF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lastRenderedPageBreak/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2E0CF8" w:rsidRDefault="002E0CF8" w:rsidP="00FA1107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-900 000,0</w:t>
            </w:r>
          </w:p>
        </w:tc>
      </w:tr>
      <w:tr w:rsidR="002E0CF8" w:rsidTr="002E0CF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2E0CF8" w:rsidRDefault="002E0CF8" w:rsidP="00FA1107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-900 000,0</w:t>
            </w:r>
          </w:p>
        </w:tc>
      </w:tr>
      <w:tr w:rsidR="002E0CF8" w:rsidTr="002E0CF8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E0CF8" w:rsidRDefault="002E0CF8" w:rsidP="00FA1107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E0CF8" w:rsidRDefault="002E0CF8" w:rsidP="00FA1107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83 948,0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E0CF8" w:rsidRDefault="002E0CF8" w:rsidP="00FA1107">
            <w:pPr>
              <w:jc w:val="right"/>
            </w:pPr>
            <w:r>
              <w:t> </w:t>
            </w:r>
          </w:p>
        </w:tc>
      </w:tr>
      <w:tr w:rsidR="002E0CF8" w:rsidTr="002E0CF8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</w:tr>
      <w:tr w:rsidR="002E0CF8" w:rsidTr="002E0CF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CF8" w:rsidRDefault="002E0CF8" w:rsidP="00FA1107"/>
        </w:tc>
      </w:tr>
    </w:tbl>
    <w:p w:rsidR="00E2598B" w:rsidRPr="002E0CF8" w:rsidRDefault="00E2598B" w:rsidP="002E0CF8"/>
    <w:sectPr w:rsidR="00E2598B" w:rsidRPr="002E0CF8" w:rsidSect="002E0CF8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861" w:rsidRDefault="00926861" w:rsidP="002E0CF8">
      <w:r>
        <w:separator/>
      </w:r>
    </w:p>
  </w:endnote>
  <w:endnote w:type="continuationSeparator" w:id="1">
    <w:p w:rsidR="00926861" w:rsidRDefault="00926861" w:rsidP="002E0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861" w:rsidRDefault="00926861" w:rsidP="002E0CF8">
      <w:r>
        <w:separator/>
      </w:r>
    </w:p>
  </w:footnote>
  <w:footnote w:type="continuationSeparator" w:id="1">
    <w:p w:rsidR="00926861" w:rsidRDefault="00926861" w:rsidP="002E0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F8" w:rsidRDefault="00E07D4D" w:rsidP="0026071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E0C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0CF8" w:rsidRDefault="002E0CF8" w:rsidP="002E0CF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F8" w:rsidRDefault="00E07D4D" w:rsidP="0026071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E0CF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2925">
      <w:rPr>
        <w:rStyle w:val="a7"/>
        <w:noProof/>
      </w:rPr>
      <w:t>2</w:t>
    </w:r>
    <w:r>
      <w:rPr>
        <w:rStyle w:val="a7"/>
      </w:rPr>
      <w:fldChar w:fldCharType="end"/>
    </w:r>
  </w:p>
  <w:p w:rsidR="002E0CF8" w:rsidRDefault="002E0CF8" w:rsidP="002E0CF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2E0CF8"/>
    <w:rsid w:val="00182925"/>
    <w:rsid w:val="002C3F39"/>
    <w:rsid w:val="002E0CF8"/>
    <w:rsid w:val="0053155D"/>
    <w:rsid w:val="006808C6"/>
    <w:rsid w:val="00926861"/>
    <w:rsid w:val="00A24CAF"/>
    <w:rsid w:val="00B912FD"/>
    <w:rsid w:val="00C8122A"/>
    <w:rsid w:val="00D42C3B"/>
    <w:rsid w:val="00E07D4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0C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E0CF8"/>
  </w:style>
  <w:style w:type="paragraph" w:styleId="a5">
    <w:name w:val="footer"/>
    <w:basedOn w:val="a"/>
    <w:link w:val="a6"/>
    <w:uiPriority w:val="99"/>
    <w:semiHidden/>
    <w:unhideWhenUsed/>
    <w:rsid w:val="002E0C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E0CF8"/>
  </w:style>
  <w:style w:type="character" w:styleId="a7">
    <w:name w:val="page number"/>
    <w:basedOn w:val="a0"/>
    <w:uiPriority w:val="99"/>
    <w:semiHidden/>
    <w:unhideWhenUsed/>
    <w:rsid w:val="002E0C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3</cp:revision>
  <dcterms:created xsi:type="dcterms:W3CDTF">2020-02-06T12:47:00Z</dcterms:created>
  <dcterms:modified xsi:type="dcterms:W3CDTF">2020-02-06T12:52:00Z</dcterms:modified>
</cp:coreProperties>
</file>